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E677E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atte SOMERLONE</w:t>
      </w:r>
      <w:r>
        <w:rPr>
          <w:rFonts w:ascii="Times New Roman" w:hAnsi="Times New Roman" w:cs="Times New Roman"/>
          <w:sz w:val="24"/>
          <w:szCs w:val="24"/>
        </w:rPr>
        <w:t xml:space="preserve">        (fl.1414)</w:t>
      </w:r>
    </w:p>
    <w:p w14:paraId="24554316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Castle Bromwich, Warwickshire.</w:t>
      </w:r>
    </w:p>
    <w:p w14:paraId="75FB75A3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DCD577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F61BC3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Aug.1414</w:t>
      </w:r>
      <w:r>
        <w:rPr>
          <w:rFonts w:ascii="Times New Roman" w:hAnsi="Times New Roman" w:cs="Times New Roman"/>
          <w:sz w:val="24"/>
          <w:szCs w:val="24"/>
        </w:rPr>
        <w:tab/>
        <w:t>John Wayte(q.v.) released all title and claim to a messuage and lands in Warley</w:t>
      </w:r>
    </w:p>
    <w:p w14:paraId="4093C009" w14:textId="77777777" w:rsidR="00594269" w:rsidRDefault="00594269" w:rsidP="0059426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him, John Chattock of Castle Bromwich, Warwickshire(q.v.), Adamar Walssh of Northfield, Worcestershire(q.v.), Thomas Abell of Castle Bromwich(q.v.) and Thomas Cole of Fraunkley(q.v.),</w:t>
      </w:r>
    </w:p>
    <w:p w14:paraId="7F3AFBF2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Worcestershire(q.v.).    (P.R.O. ref. MS 3279/351322)</w:t>
      </w:r>
    </w:p>
    <w:p w14:paraId="14E07B96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F1E8F6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82D314" w14:textId="77777777" w:rsidR="00594269" w:rsidRDefault="00594269" w:rsidP="005942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2019</w:t>
      </w:r>
    </w:p>
    <w:p w14:paraId="67593AD4" w14:textId="77777777" w:rsidR="006B2F86" w:rsidRPr="00E71FC3" w:rsidRDefault="005942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7FB9A" w14:textId="77777777" w:rsidR="00594269" w:rsidRDefault="00594269" w:rsidP="00E71FC3">
      <w:r>
        <w:separator/>
      </w:r>
    </w:p>
  </w:endnote>
  <w:endnote w:type="continuationSeparator" w:id="0">
    <w:p w14:paraId="19D6CE02" w14:textId="77777777" w:rsidR="00594269" w:rsidRDefault="005942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EC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2B8CC" w14:textId="77777777" w:rsidR="00594269" w:rsidRDefault="00594269" w:rsidP="00E71FC3">
      <w:r>
        <w:separator/>
      </w:r>
    </w:p>
  </w:footnote>
  <w:footnote w:type="continuationSeparator" w:id="0">
    <w:p w14:paraId="1ABFF03C" w14:textId="77777777" w:rsidR="00594269" w:rsidRDefault="005942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269"/>
    <w:rsid w:val="001A7C09"/>
    <w:rsid w:val="00577BD5"/>
    <w:rsid w:val="0059426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B6A23"/>
  <w15:chartTrackingRefBased/>
  <w15:docId w15:val="{F85DF596-2312-4AB3-A399-450025C9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9426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2019-09-29T18:29:00Z</dcterms:created>
  <dcterms:modified xsi:type="dcterms:W3CDTF">2019-09-29T18:30:00Z</dcterms:modified>
</cp:coreProperties>
</file>